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R5-246688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Orlando, United States, 18th Nov 2024 - 22nd Nov 2024</w:t>
      </w:r>
      <w:bookmarkStart w:id="1" w:name="_GoBack"/>
      <w:bookmarkEnd w:id="1"/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10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PRD21 CDS: NR band and CBW FR1 n41 CBW5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band n41 CBW 5MHz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7F86FD0"/>
    <w:rsid w:val="087D297A"/>
    <w:rsid w:val="0C906407"/>
    <w:rsid w:val="0FDC646C"/>
    <w:rsid w:val="1003756C"/>
    <w:rsid w:val="107010DE"/>
    <w:rsid w:val="112C348B"/>
    <w:rsid w:val="12943BD0"/>
    <w:rsid w:val="161D0664"/>
    <w:rsid w:val="163A7FE7"/>
    <w:rsid w:val="1B0E184C"/>
    <w:rsid w:val="1CF22270"/>
    <w:rsid w:val="25741C29"/>
    <w:rsid w:val="27BF730C"/>
    <w:rsid w:val="28517DB3"/>
    <w:rsid w:val="2B887546"/>
    <w:rsid w:val="2E2E26AD"/>
    <w:rsid w:val="30E61DD3"/>
    <w:rsid w:val="31BC7211"/>
    <w:rsid w:val="351854D7"/>
    <w:rsid w:val="37033E36"/>
    <w:rsid w:val="37400CD9"/>
    <w:rsid w:val="3A700065"/>
    <w:rsid w:val="3C860E78"/>
    <w:rsid w:val="3D12591E"/>
    <w:rsid w:val="3D51271E"/>
    <w:rsid w:val="468E72AB"/>
    <w:rsid w:val="48793E96"/>
    <w:rsid w:val="48AE4EAD"/>
    <w:rsid w:val="4AE41970"/>
    <w:rsid w:val="4BC84CF7"/>
    <w:rsid w:val="4EDF1ABC"/>
    <w:rsid w:val="514E55EA"/>
    <w:rsid w:val="52397DEB"/>
    <w:rsid w:val="53BE569A"/>
    <w:rsid w:val="558945CE"/>
    <w:rsid w:val="55D9478A"/>
    <w:rsid w:val="56686AB3"/>
    <w:rsid w:val="58696007"/>
    <w:rsid w:val="5B0A4FBD"/>
    <w:rsid w:val="5E7C7486"/>
    <w:rsid w:val="61054C1C"/>
    <w:rsid w:val="638E5CCA"/>
    <w:rsid w:val="6B860A46"/>
    <w:rsid w:val="700A6CD3"/>
    <w:rsid w:val="714C0EDA"/>
    <w:rsid w:val="722A18B9"/>
    <w:rsid w:val="734D7008"/>
    <w:rsid w:val="74FB4C25"/>
    <w:rsid w:val="7860333A"/>
    <w:rsid w:val="792F4180"/>
    <w:rsid w:val="7CA26E88"/>
    <w:rsid w:val="7DCB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2024-11-14T13:10:03Z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